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AC6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RADESWELL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22AC6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2AC6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2AC6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20 acres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C22AC6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425B55" w:rsidRDefault="00425B55" w:rsidP="00425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owned 20 acres of arable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425B55" w:rsidRDefault="00425B55" w:rsidP="00425B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2023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EC202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EC202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EC202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C2023">
        <w:rPr>
          <w:rFonts w:ascii="Times New Roman" w:hAnsi="Times New Roman" w:cs="Times New Roman"/>
          <w:sz w:val="24"/>
          <w:szCs w:val="24"/>
        </w:rPr>
        <w:t xml:space="preserve"> 21-612)</w:t>
      </w:r>
    </w:p>
    <w:p w:rsidR="00C22AC6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2AC6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C22AC6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</w:p>
    <w:p w:rsidR="00425B55" w:rsidRPr="00C22AC6" w:rsidRDefault="00425B55" w:rsidP="00C22A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2017</w:t>
      </w:r>
      <w:bookmarkStart w:id="0" w:name="_GoBack"/>
      <w:bookmarkEnd w:id="0"/>
    </w:p>
    <w:sectPr w:rsidR="00425B55" w:rsidRPr="00C22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AC6" w:rsidRDefault="00C22AC6" w:rsidP="00564E3C">
      <w:pPr>
        <w:spacing w:after="0" w:line="240" w:lineRule="auto"/>
      </w:pPr>
      <w:r>
        <w:separator/>
      </w:r>
    </w:p>
  </w:endnote>
  <w:endnote w:type="continuationSeparator" w:id="0">
    <w:p w:rsidR="00C22AC6" w:rsidRDefault="00C22A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5B55">
      <w:rPr>
        <w:rFonts w:ascii="Times New Roman" w:hAnsi="Times New Roman" w:cs="Times New Roman"/>
        <w:noProof/>
        <w:sz w:val="24"/>
        <w:szCs w:val="24"/>
      </w:rPr>
      <w:t>30 May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AC6" w:rsidRDefault="00C22AC6" w:rsidP="00564E3C">
      <w:pPr>
        <w:spacing w:after="0" w:line="240" w:lineRule="auto"/>
      </w:pPr>
      <w:r>
        <w:separator/>
      </w:r>
    </w:p>
  </w:footnote>
  <w:footnote w:type="continuationSeparator" w:id="0">
    <w:p w:rsidR="00C22AC6" w:rsidRDefault="00C22A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C6"/>
    <w:rsid w:val="00372DC6"/>
    <w:rsid w:val="00425B55"/>
    <w:rsid w:val="00564E3C"/>
    <w:rsid w:val="0064591D"/>
    <w:rsid w:val="00C22AC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AD940"/>
  <w15:chartTrackingRefBased/>
  <w15:docId w15:val="{A364A8BA-F19A-4E0A-8A59-D0A5F0FAE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22A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2015-12-03T21:50:00Z</dcterms:created>
  <dcterms:modified xsi:type="dcterms:W3CDTF">2017-05-30T07:05:00Z</dcterms:modified>
</cp:coreProperties>
</file>